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B253B" w14:textId="77777777" w:rsidR="00C76AC1" w:rsidRDefault="00C76AC1" w:rsidP="00C76AC1">
      <w:pPr>
        <w:pStyle w:val="NoSpacing"/>
      </w:pPr>
      <w:r>
        <w:rPr>
          <w:u w:val="single"/>
        </w:rPr>
        <w:t>John PEMBRIDGE</w:t>
      </w:r>
      <w:r>
        <w:t xml:space="preserve">    </w:t>
      </w:r>
      <w:proofErr w:type="gramStart"/>
      <w:r>
        <w:t xml:space="preserve">   (</w:t>
      </w:r>
      <w:proofErr w:type="gramEnd"/>
      <w:r>
        <w:t>1405-1470)</w:t>
      </w:r>
    </w:p>
    <w:p w14:paraId="6B702485" w14:textId="77777777" w:rsidR="00C76AC1" w:rsidRDefault="00C76AC1" w:rsidP="00C76AC1">
      <w:pPr>
        <w:pStyle w:val="NoSpacing"/>
      </w:pPr>
      <w:r>
        <w:t xml:space="preserve">of Weston </w:t>
      </w:r>
      <w:proofErr w:type="spellStart"/>
      <w:r>
        <w:t>Subedge</w:t>
      </w:r>
      <w:proofErr w:type="spellEnd"/>
      <w:r>
        <w:t>, Gloucestershire.</w:t>
      </w:r>
    </w:p>
    <w:p w14:paraId="4835E539" w14:textId="77777777" w:rsidR="00C76AC1" w:rsidRDefault="00C76AC1" w:rsidP="00C76AC1">
      <w:pPr>
        <w:pStyle w:val="NoSpacing"/>
      </w:pPr>
    </w:p>
    <w:p w14:paraId="56A78C8E" w14:textId="77777777" w:rsidR="00C76AC1" w:rsidRDefault="00C76AC1" w:rsidP="00C76AC1">
      <w:pPr>
        <w:pStyle w:val="NoSpacing"/>
      </w:pPr>
    </w:p>
    <w:p w14:paraId="74C7FD0C" w14:textId="77777777" w:rsidR="00C76AC1" w:rsidRDefault="00C76AC1" w:rsidP="00C76AC1">
      <w:pPr>
        <w:pStyle w:val="NoSpacing"/>
      </w:pPr>
      <w:r>
        <w:t>= Catherine Bromwich(q.v.).   (ibid.)</w:t>
      </w:r>
    </w:p>
    <w:p w14:paraId="3743B0EB" w14:textId="77777777" w:rsidR="00C76AC1" w:rsidRDefault="00C76AC1" w:rsidP="00C76AC1">
      <w:pPr>
        <w:pStyle w:val="NoSpacing"/>
      </w:pPr>
      <w:r>
        <w:t>(Family Tree)</w:t>
      </w:r>
    </w:p>
    <w:p w14:paraId="3AE6EF14" w14:textId="77777777" w:rsidR="00C76AC1" w:rsidRDefault="00C76AC1" w:rsidP="00C76AC1">
      <w:pPr>
        <w:pStyle w:val="NoSpacing"/>
      </w:pPr>
    </w:p>
    <w:p w14:paraId="486EA596" w14:textId="77777777" w:rsidR="00C76AC1" w:rsidRDefault="00C76AC1" w:rsidP="00C76AC1">
      <w:pPr>
        <w:pStyle w:val="NoSpacing"/>
      </w:pPr>
    </w:p>
    <w:p w14:paraId="57D344BB" w14:textId="77777777" w:rsidR="00C76AC1" w:rsidRDefault="00C76AC1" w:rsidP="00C76AC1">
      <w:pPr>
        <w:pStyle w:val="NoSpacing"/>
      </w:pPr>
      <w:r>
        <w:t>2 September 2023</w:t>
      </w:r>
    </w:p>
    <w:p w14:paraId="239A8D6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BBB04" w14:textId="77777777" w:rsidR="00C76AC1" w:rsidRDefault="00C76AC1" w:rsidP="009139A6">
      <w:r>
        <w:separator/>
      </w:r>
    </w:p>
  </w:endnote>
  <w:endnote w:type="continuationSeparator" w:id="0">
    <w:p w14:paraId="517DDC97" w14:textId="77777777" w:rsidR="00C76AC1" w:rsidRDefault="00C76A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959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8E77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0C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06D4E" w14:textId="77777777" w:rsidR="00C76AC1" w:rsidRDefault="00C76AC1" w:rsidP="009139A6">
      <w:r>
        <w:separator/>
      </w:r>
    </w:p>
  </w:footnote>
  <w:footnote w:type="continuationSeparator" w:id="0">
    <w:p w14:paraId="67621FC7" w14:textId="77777777" w:rsidR="00C76AC1" w:rsidRDefault="00C76A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60B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6EF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A33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AC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76AC1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878D9"/>
  <w15:chartTrackingRefBased/>
  <w15:docId w15:val="{5B99178A-D9C8-4553-B131-1C8BB6124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2023-09-12T20:01:00Z</dcterms:created>
  <dcterms:modified xsi:type="dcterms:W3CDTF">2023-09-12T20:01:00Z</dcterms:modified>
</cp:coreProperties>
</file>